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E3586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Amelia FULLER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06983A76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Havering.</w:t>
      </w:r>
    </w:p>
    <w:p w14:paraId="1907802F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</w:p>
    <w:p w14:paraId="4FCD5135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</w:p>
    <w:p w14:paraId="12B138B2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Aug.1405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3D8C15B" w14:textId="77777777" w:rsidR="003C6A04" w:rsidRDefault="003C6A04" w:rsidP="003C6A0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1D7E9ED8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A095B2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</w:p>
    <w:p w14:paraId="349B7D3F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</w:p>
    <w:p w14:paraId="4C209A79" w14:textId="77777777" w:rsidR="003C6A04" w:rsidRDefault="003C6A04" w:rsidP="003C6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p w14:paraId="4400E0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698A" w14:textId="77777777" w:rsidR="003C6A04" w:rsidRDefault="003C6A04" w:rsidP="009139A6">
      <w:r>
        <w:separator/>
      </w:r>
    </w:p>
  </w:endnote>
  <w:endnote w:type="continuationSeparator" w:id="0">
    <w:p w14:paraId="5B2D89CF" w14:textId="77777777" w:rsidR="003C6A04" w:rsidRDefault="003C6A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8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08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FB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3301" w14:textId="77777777" w:rsidR="003C6A04" w:rsidRDefault="003C6A04" w:rsidP="009139A6">
      <w:r>
        <w:separator/>
      </w:r>
    </w:p>
  </w:footnote>
  <w:footnote w:type="continuationSeparator" w:id="0">
    <w:p w14:paraId="3DC9D334" w14:textId="77777777" w:rsidR="003C6A04" w:rsidRDefault="003C6A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31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4F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71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A04"/>
    <w:rsid w:val="000666E0"/>
    <w:rsid w:val="002510B7"/>
    <w:rsid w:val="003C6A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D987C"/>
  <w15:chartTrackingRefBased/>
  <w15:docId w15:val="{CC826070-B4BF-4DF6-8C4E-42CECBCA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0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2022-01-10T11:04:00Z</dcterms:created>
  <dcterms:modified xsi:type="dcterms:W3CDTF">2022-01-10T11:05:00Z</dcterms:modified>
</cp:coreProperties>
</file>